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RADCLIFFE</w:t>
      </w:r>
      <w:r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Jan.1470</w:t>
      </w:r>
      <w:r>
        <w:rPr>
          <w:rFonts w:ascii="Times New Roman" w:hAnsi="Times New Roman" w:cs="Times New Roman"/>
          <w:sz w:val="24"/>
          <w:szCs w:val="24"/>
        </w:rPr>
        <w:tab/>
        <w:t>She and John Hilton(q.v.) wished to marry, but since they were variously</w:t>
      </w: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related by affinity and consanguinity, they sought a dispensation to do so.</w:t>
      </w: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Approved.</w:t>
      </w:r>
    </w:p>
    <w:p w:rsidR="00DE5BD8" w:rsidRDefault="00DE5BD8" w:rsidP="00DE5BD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p.21)</w:t>
      </w: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5BD8" w:rsidRDefault="00DE5BD8" w:rsidP="00DE5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BD8" w:rsidRDefault="00DE5BD8" w:rsidP="00564E3C">
      <w:pPr>
        <w:spacing w:after="0" w:line="240" w:lineRule="auto"/>
      </w:pPr>
      <w:r>
        <w:separator/>
      </w:r>
    </w:p>
  </w:endnote>
  <w:endnote w:type="continuationSeparator" w:id="0">
    <w:p w:rsidR="00DE5BD8" w:rsidRDefault="00DE5BD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5BD8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BD8" w:rsidRDefault="00DE5BD8" w:rsidP="00564E3C">
      <w:pPr>
        <w:spacing w:after="0" w:line="240" w:lineRule="auto"/>
      </w:pPr>
      <w:r>
        <w:separator/>
      </w:r>
    </w:p>
  </w:footnote>
  <w:footnote w:type="continuationSeparator" w:id="0">
    <w:p w:rsidR="00DE5BD8" w:rsidRDefault="00DE5BD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BD8"/>
    <w:rsid w:val="00372DC6"/>
    <w:rsid w:val="00564E3C"/>
    <w:rsid w:val="0064591D"/>
    <w:rsid w:val="00DD5B8A"/>
    <w:rsid w:val="00DE5BD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7C7DB4-19B6-4842-96B6-804D5822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2016-01-25T21:12:00Z</dcterms:created>
  <dcterms:modified xsi:type="dcterms:W3CDTF">2016-01-25T21:12:00Z</dcterms:modified>
</cp:coreProperties>
</file>